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1CF" w:rsidRDefault="00F831CF" w:rsidP="00F83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F831CF" w:rsidRDefault="00F831CF" w:rsidP="00F83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Bridgewater, Somerset. Glover.</w:t>
      </w:r>
    </w:p>
    <w:p w:rsidR="00F831CF" w:rsidRDefault="00F831CF" w:rsidP="00F83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31CF" w:rsidRDefault="00F831CF" w:rsidP="00F831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31CF" w:rsidRDefault="00F831CF" w:rsidP="00F831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Nyche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:rsidR="00F831CF" w:rsidRPr="00921146" w:rsidRDefault="00F831CF" w:rsidP="00F831C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 w:rsidRPr="00F26C43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)</w:t>
      </w:r>
    </w:p>
    <w:p w:rsidR="00F831CF" w:rsidRPr="00F26C43" w:rsidRDefault="00F831CF" w:rsidP="00F831C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</w:p>
    <w:p w:rsidR="00F831CF" w:rsidRPr="00F26C43" w:rsidRDefault="00F831CF" w:rsidP="00F831C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</w:p>
    <w:p w:rsidR="00F831CF" w:rsidRDefault="00F831CF" w:rsidP="00F831C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F7C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March 2016</w:t>
      </w:r>
    </w:p>
    <w:p w:rsidR="006B2F86" w:rsidRPr="00E71FC3" w:rsidRDefault="00F831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1CF" w:rsidRDefault="00F831CF" w:rsidP="00E71FC3">
      <w:pPr>
        <w:spacing w:after="0" w:line="240" w:lineRule="auto"/>
      </w:pPr>
      <w:r>
        <w:separator/>
      </w:r>
    </w:p>
  </w:endnote>
  <w:endnote w:type="continuationSeparator" w:id="0">
    <w:p w:rsidR="00F831CF" w:rsidRDefault="00F83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1CF" w:rsidRDefault="00F831CF" w:rsidP="00E71FC3">
      <w:pPr>
        <w:spacing w:after="0" w:line="240" w:lineRule="auto"/>
      </w:pPr>
      <w:r>
        <w:separator/>
      </w:r>
    </w:p>
  </w:footnote>
  <w:footnote w:type="continuationSeparator" w:id="0">
    <w:p w:rsidR="00F831CF" w:rsidRDefault="00F83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1CF"/>
    <w:rsid w:val="00AB52E8"/>
    <w:rsid w:val="00B16D3F"/>
    <w:rsid w:val="00E71FC3"/>
    <w:rsid w:val="00EF4813"/>
    <w:rsid w:val="00F8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5158B-F306-449B-8994-F6A4C2FD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831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2016-04-01T20:15:00Z</dcterms:created>
  <dcterms:modified xsi:type="dcterms:W3CDTF">2016-04-01T20:15:00Z</dcterms:modified>
</cp:coreProperties>
</file>